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23ABF" w14:textId="77777777" w:rsidR="00B862C4" w:rsidRDefault="00B862C4" w:rsidP="00B862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FEENSCHE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5054A3A7" w14:textId="77777777" w:rsidR="00B862C4" w:rsidRDefault="00B862C4" w:rsidP="00B862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Biddenden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5A171795" w14:textId="77777777" w:rsidR="00B862C4" w:rsidRDefault="00B862C4" w:rsidP="00B862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F087C5" w14:textId="77777777" w:rsidR="00B862C4" w:rsidRDefault="00B862C4" w:rsidP="00B862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9565D6" w14:textId="77777777" w:rsidR="00B862C4" w:rsidRDefault="00B862C4" w:rsidP="00B862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E709158" w14:textId="77777777" w:rsidR="00B862C4" w:rsidRDefault="00B862C4" w:rsidP="00B862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B310B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https://www.kentarchaeology.org.uk/Research/Libr/Wills/NameOrder/EF.htm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F84A533" w14:textId="77777777" w:rsidR="00B862C4" w:rsidRDefault="00B862C4" w:rsidP="00B862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C27342" w14:textId="77777777" w:rsidR="00B862C4" w:rsidRDefault="00B862C4" w:rsidP="00B862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CCB419" w14:textId="77777777" w:rsidR="00B862C4" w:rsidRDefault="00B862C4" w:rsidP="00B862C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2022</w:t>
      </w:r>
    </w:p>
    <w:p w14:paraId="607D853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6E8B8" w14:textId="77777777" w:rsidR="00B862C4" w:rsidRDefault="00B862C4" w:rsidP="009139A6">
      <w:r>
        <w:separator/>
      </w:r>
    </w:p>
  </w:endnote>
  <w:endnote w:type="continuationSeparator" w:id="0">
    <w:p w14:paraId="28FD0687" w14:textId="77777777" w:rsidR="00B862C4" w:rsidRDefault="00B862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9F0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90A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5DE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840" w14:textId="77777777" w:rsidR="00B862C4" w:rsidRDefault="00B862C4" w:rsidP="009139A6">
      <w:r>
        <w:separator/>
      </w:r>
    </w:p>
  </w:footnote>
  <w:footnote w:type="continuationSeparator" w:id="0">
    <w:p w14:paraId="491FB88C" w14:textId="77777777" w:rsidR="00B862C4" w:rsidRDefault="00B862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5D6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954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069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2C4"/>
    <w:rsid w:val="000666E0"/>
    <w:rsid w:val="002510B7"/>
    <w:rsid w:val="005C130B"/>
    <w:rsid w:val="00826F5C"/>
    <w:rsid w:val="009139A6"/>
    <w:rsid w:val="009448BB"/>
    <w:rsid w:val="00A3176C"/>
    <w:rsid w:val="00AE65F8"/>
    <w:rsid w:val="00B862C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1BA43"/>
  <w15:chartTrackingRefBased/>
  <w15:docId w15:val="{6839AAFF-4021-4E36-8B0E-6B669C959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862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EF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2022-04-19T20:10:00Z</dcterms:created>
  <dcterms:modified xsi:type="dcterms:W3CDTF">2022-04-19T20:10:00Z</dcterms:modified>
</cp:coreProperties>
</file>